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900781" w:rsidP="004F3811" w:rsidRDefault="00900781" w14:paraId="360E41DE" w14:textId="77777777">
      <w:pPr>
        <w:jc w:val="center"/>
        <w:rPr>
          <w:rFonts w:cs="Arial"/>
          <w:b/>
        </w:rPr>
      </w:pPr>
    </w:p>
    <w:p w:rsidR="00900781" w:rsidP="004F3811" w:rsidRDefault="00900781" w14:paraId="4976FC99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5C01BB30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AB1230" w:rsidRDefault="004F3811" w14:paraId="5524C9DE" w14:textId="63521995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A6534E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A6534E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>. godine</w:t>
      </w:r>
    </w:p>
    <w:p w:rsidRPr="00EC24E8" w:rsidR="00EC24E8" w:rsidP="00AB1230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36CC0" w:rsidP="007226D7" w:rsidRDefault="007226D7" w14:paraId="171BCADC" w14:textId="77777777">
      <w:pPr>
        <w:jc w:val="center"/>
        <w:rPr>
          <w:rFonts w:ascii="ArialMT" w:hAnsi="ArialMT" w:cs="ArialMT"/>
          <w:b/>
          <w:bCs/>
        </w:rPr>
      </w:pPr>
      <w:r w:rsidRPr="007226D7">
        <w:rPr>
          <w:rFonts w:ascii="ArialMT" w:hAnsi="ArialMT" w:cs="ArialMT"/>
          <w:b/>
          <w:bCs/>
        </w:rPr>
        <w:t>Noel</w:t>
      </w:r>
      <w:r>
        <w:rPr>
          <w:rFonts w:ascii="ArialMT" w:hAnsi="ArialMT" w:cs="ArialMT"/>
          <w:b/>
          <w:bCs/>
        </w:rPr>
        <w:t xml:space="preserve"> </w:t>
      </w:r>
      <w:r w:rsidRPr="007226D7">
        <w:rPr>
          <w:rFonts w:ascii="ArialMT" w:hAnsi="ArialMT" w:cs="ArialMT"/>
          <w:b/>
          <w:bCs/>
        </w:rPr>
        <w:t xml:space="preserve">Art j.d.o.o., OIB: 58847248995, MBS: 130157131, Valbandon, </w:t>
      </w:r>
    </w:p>
    <w:p w:rsidR="00304691" w:rsidP="007226D7" w:rsidRDefault="007226D7" w14:paraId="17E6CAB3" w14:textId="204216D7">
      <w:pPr>
        <w:jc w:val="center"/>
        <w:rPr>
          <w:rFonts w:ascii="ArialMT" w:hAnsi="ArialMT" w:cs="ArialMT"/>
          <w:b/>
          <w:bCs/>
        </w:rPr>
      </w:pPr>
      <w:r w:rsidRPr="007226D7">
        <w:rPr>
          <w:rFonts w:ascii="ArialMT" w:hAnsi="ArialMT" w:cs="ArialMT"/>
          <w:b/>
          <w:bCs/>
        </w:rPr>
        <w:t>FAŽANSKA CESTA</w:t>
      </w:r>
      <w:r w:rsidR="00436CC0">
        <w:rPr>
          <w:rFonts w:ascii="ArialMT" w:hAnsi="ArialMT" w:cs="ArialMT"/>
          <w:b/>
          <w:bCs/>
        </w:rPr>
        <w:t xml:space="preserve"> </w:t>
      </w:r>
      <w:r w:rsidRPr="007226D7">
        <w:rPr>
          <w:rFonts w:ascii="ArialMT" w:hAnsi="ArialMT" w:cs="ArialMT"/>
          <w:b/>
          <w:bCs/>
        </w:rPr>
        <w:t>VALB.</w:t>
      </w:r>
      <w:r>
        <w:rPr>
          <w:rFonts w:ascii="ArialMT" w:hAnsi="ArialMT" w:cs="ArialMT"/>
          <w:b/>
          <w:bCs/>
        </w:rPr>
        <w:t xml:space="preserve"> </w:t>
      </w:r>
      <w:r w:rsidRPr="007226D7">
        <w:rPr>
          <w:rFonts w:ascii="ArialMT" w:hAnsi="ArialMT" w:cs="ArialMT"/>
          <w:b/>
          <w:bCs/>
        </w:rPr>
        <w:t>82 C,</w:t>
      </w:r>
    </w:p>
    <w:p w:rsidRPr="00BE62FB" w:rsidR="004F3811" w:rsidP="00304691" w:rsidRDefault="004F3811" w14:paraId="6402539C" w14:textId="097CE84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B1230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D0F5142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6534E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900781" w:rsidRDefault="004F3811" w14:paraId="05729298" w14:textId="5A499FDB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0E876CC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436CC0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E717312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6534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A6534E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A77C97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0469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041FD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226D7">
        <w:rPr>
          <w:rFonts w:cs="Arial"/>
        </w:rPr>
        <w:t>3.745,67</w:t>
      </w:r>
      <w:r w:rsidR="00EC24E8">
        <w:rPr>
          <w:rFonts w:cs="Arial"/>
        </w:rPr>
        <w:t xml:space="preserve"> EUR. Na današnji dan blokada iznosi </w:t>
      </w:r>
      <w:r w:rsidR="007226D7">
        <w:rPr>
          <w:rFonts w:cs="Arial"/>
        </w:rPr>
        <w:t>3.358,79</w:t>
      </w:r>
      <w:r w:rsidRPr="00637B0D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4F3811" w:rsidP="00A6534E" w:rsidRDefault="001A18A5" w14:paraId="78F98863" w14:textId="64A524CB">
      <w:pPr>
        <w:ind w:right="-288"/>
        <w:jc w:val="both"/>
        <w:rPr>
          <w:rFonts w:cs="Arial"/>
        </w:rPr>
      </w:pPr>
      <w:r w:rsidRPr="00304691">
        <w:rPr>
          <w:rFonts w:cs="Arial"/>
          <w:color w:val="FF0000"/>
        </w:rPr>
        <w:tab/>
      </w:r>
      <w:r w:rsidRPr="007226D7">
        <w:rPr>
          <w:rFonts w:cs="Arial"/>
        </w:rPr>
        <w:t xml:space="preserve">Iz radnja koje je poduzeo sud nije utvrđeno da dužnik ima imovine. </w:t>
      </w:r>
      <w:r w:rsidRPr="007226D7" w:rsidR="00304691">
        <w:rPr>
          <w:rFonts w:cs="Arial"/>
        </w:rPr>
        <w:t xml:space="preserve">  </w:t>
      </w:r>
    </w:p>
    <w:p w:rsidR="00A6534E" w:rsidP="00A6534E" w:rsidRDefault="00A6534E" w14:paraId="79B6B96D" w14:textId="77777777">
      <w:pPr>
        <w:ind w:right="-288"/>
        <w:jc w:val="both"/>
        <w:rPr>
          <w:rFonts w:cs="Arial"/>
        </w:rPr>
      </w:pPr>
    </w:p>
    <w:p w:rsidRPr="00A6534E" w:rsidR="00A6534E" w:rsidP="00A6534E" w:rsidRDefault="00A6534E" w14:paraId="54A48704" w14:textId="77777777">
      <w:pPr>
        <w:ind w:right="-288" w:firstLine="708"/>
        <w:jc w:val="both"/>
        <w:rPr>
          <w:rFonts w:cs="Arial"/>
        </w:rPr>
      </w:pPr>
      <w:r w:rsidRPr="00A6534E">
        <w:rPr>
          <w:rFonts w:cs="Arial"/>
        </w:rPr>
        <w:t>Sudac</w:t>
      </w:r>
    </w:p>
    <w:p w:rsidRPr="00A6534E" w:rsidR="00A6534E" w:rsidP="00A6534E" w:rsidRDefault="00A6534E" w14:paraId="46DC7A19" w14:textId="77777777">
      <w:pPr>
        <w:ind w:right="-288"/>
        <w:jc w:val="both"/>
        <w:rPr>
          <w:rFonts w:cs="Arial"/>
        </w:rPr>
      </w:pPr>
    </w:p>
    <w:p w:rsidRPr="00A6534E" w:rsidR="00A6534E" w:rsidP="00A6534E" w:rsidRDefault="00A6534E" w14:paraId="1344DC2A" w14:textId="77777777">
      <w:pPr>
        <w:ind w:right="-288"/>
        <w:jc w:val="center"/>
        <w:rPr>
          <w:rFonts w:cs="Arial"/>
        </w:rPr>
      </w:pPr>
      <w:r w:rsidRPr="00A6534E">
        <w:rPr>
          <w:rFonts w:cs="Arial"/>
        </w:rPr>
        <w:t>rješava</w:t>
      </w:r>
    </w:p>
    <w:p w:rsidRPr="00A6534E" w:rsidR="00A6534E" w:rsidP="00A6534E" w:rsidRDefault="00A6534E" w14:paraId="53BEEAE2" w14:textId="77777777">
      <w:pPr>
        <w:ind w:right="-288"/>
        <w:jc w:val="both"/>
        <w:rPr>
          <w:rFonts w:cs="Arial"/>
        </w:rPr>
      </w:pPr>
    </w:p>
    <w:p w:rsidRPr="00A6534E" w:rsidR="00A6534E" w:rsidP="00A6534E" w:rsidRDefault="00A6534E" w14:paraId="5E45BFB5" w14:textId="77777777">
      <w:pPr>
        <w:ind w:right="-288" w:firstLine="708"/>
        <w:jc w:val="both"/>
        <w:rPr>
          <w:rFonts w:cs="Arial"/>
        </w:rPr>
      </w:pPr>
      <w:r w:rsidRPr="00A6534E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900781" w:rsidP="004F3811" w:rsidRDefault="00900781" w14:paraId="5E8E102F" w14:textId="77777777">
      <w:pPr>
        <w:jc w:val="center"/>
        <w:rPr>
          <w:rFonts w:cs="Arial"/>
        </w:rPr>
      </w:pPr>
    </w:p>
    <w:p w:rsidR="00900781" w:rsidP="004F3811" w:rsidRDefault="00900781" w14:paraId="75A79AA6" w14:textId="77777777">
      <w:pPr>
        <w:jc w:val="center"/>
        <w:rPr>
          <w:rFonts w:cs="Arial"/>
        </w:rPr>
      </w:pPr>
    </w:p>
    <w:p w:rsidR="00900781" w:rsidP="004F3811" w:rsidRDefault="00900781" w14:paraId="214BD078" w14:textId="77777777">
      <w:pPr>
        <w:jc w:val="center"/>
        <w:rPr>
          <w:rFonts w:cs="Arial"/>
        </w:rPr>
      </w:pPr>
    </w:p>
    <w:p w:rsidRPr="00BE62FB" w:rsidR="004F3811" w:rsidP="004F3811" w:rsidRDefault="004F3811" w14:paraId="0C0E62E5" w14:textId="0B0FBBE3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A6534E">
        <w:rPr>
          <w:rFonts w:cs="Arial"/>
        </w:rPr>
        <w:t>10,35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39E4D26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534E" w:rsidRDefault="00A6534E" w14:paraId="399F6468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534E" w:rsidRDefault="00A6534E" w14:paraId="2FFB89D4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534E" w:rsidRDefault="00A6534E" w14:paraId="2FB74E89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304691" w:rsidP="00304691" w:rsidRDefault="00EE592F" w14:paraId="4BBC1438" w14:textId="4661DC8F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7226D7">
      <w:rPr>
        <w:rFonts w:ascii="Arial" w:hAnsi="Arial" w:cs="Arial"/>
      </w:rPr>
      <w:t>4 St-76/2026-1</w:t>
    </w:r>
    <w:r w:rsidR="00A6534E">
      <w:rPr>
        <w:rFonts w:ascii="Arial" w:hAnsi="Arial" w:cs="Arial"/>
      </w:rPr>
      <w:t>3</w:t>
    </w:r>
  </w:p>
  <w:p w:rsidR="00041FD3" w:rsidP="00041FD3" w:rsidRDefault="00041FD3" w14:paraId="488434D4" w14:textId="09607D8A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EE592F" w:rsidRDefault="00EE592F" w14:paraId="18F01F67" w14:textId="519C0B05">
    <w:pPr>
      <w:pStyle w:val="Zaglavlje"/>
      <w:jc w:val="right"/>
    </w:pPr>
    <w:r>
      <w:rPr>
        <w:rFonts w:ascii="Arial" w:hAnsi="Arial" w:cs="Arial"/>
      </w:rPr>
      <w:t>4 St-</w:t>
    </w:r>
    <w:r w:rsidR="007226D7">
      <w:rPr>
        <w:rFonts w:ascii="Arial" w:hAnsi="Arial" w:cs="Arial"/>
      </w:rPr>
      <w:t>76/2026-1</w:t>
    </w:r>
    <w:r w:rsidR="00A6534E">
      <w:rPr>
        <w:rFonts w:ascii="Arial" w:hAnsi="Arial" w:cs="Arial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12142"/>
    <w:rsid w:val="00041FD3"/>
    <w:rsid w:val="00045B86"/>
    <w:rsid w:val="000622E7"/>
    <w:rsid w:val="00070A05"/>
    <w:rsid w:val="0007639B"/>
    <w:rsid w:val="000A00E1"/>
    <w:rsid w:val="000A7400"/>
    <w:rsid w:val="000E6670"/>
    <w:rsid w:val="00117DBA"/>
    <w:rsid w:val="00126C34"/>
    <w:rsid w:val="00130EA3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4531"/>
    <w:rsid w:val="00304691"/>
    <w:rsid w:val="003079B6"/>
    <w:rsid w:val="003313E8"/>
    <w:rsid w:val="003510D9"/>
    <w:rsid w:val="00382C76"/>
    <w:rsid w:val="00395085"/>
    <w:rsid w:val="003E49B3"/>
    <w:rsid w:val="00436CC0"/>
    <w:rsid w:val="0046778E"/>
    <w:rsid w:val="00471E38"/>
    <w:rsid w:val="004D73AE"/>
    <w:rsid w:val="004F3811"/>
    <w:rsid w:val="0053758A"/>
    <w:rsid w:val="00566FCF"/>
    <w:rsid w:val="00576B3E"/>
    <w:rsid w:val="005A3F55"/>
    <w:rsid w:val="005D6AA7"/>
    <w:rsid w:val="00603281"/>
    <w:rsid w:val="006269AD"/>
    <w:rsid w:val="00626B34"/>
    <w:rsid w:val="00637A2F"/>
    <w:rsid w:val="00637B0D"/>
    <w:rsid w:val="00675ED3"/>
    <w:rsid w:val="00683B28"/>
    <w:rsid w:val="00685D0D"/>
    <w:rsid w:val="006A31D7"/>
    <w:rsid w:val="006A334F"/>
    <w:rsid w:val="006A48BE"/>
    <w:rsid w:val="006D396B"/>
    <w:rsid w:val="007226D7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0638"/>
    <w:rsid w:val="008B3034"/>
    <w:rsid w:val="008C0427"/>
    <w:rsid w:val="00900781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4E"/>
    <w:rsid w:val="00A73FBB"/>
    <w:rsid w:val="00A830AE"/>
    <w:rsid w:val="00A9646B"/>
    <w:rsid w:val="00AA6053"/>
    <w:rsid w:val="00AB1230"/>
    <w:rsid w:val="00AB50C1"/>
    <w:rsid w:val="00AC33A7"/>
    <w:rsid w:val="00AE7D77"/>
    <w:rsid w:val="00B014B0"/>
    <w:rsid w:val="00B12902"/>
    <w:rsid w:val="00B14F92"/>
    <w:rsid w:val="00B200C4"/>
    <w:rsid w:val="00B46C27"/>
    <w:rsid w:val="00B65921"/>
    <w:rsid w:val="00BE3960"/>
    <w:rsid w:val="00BE62FB"/>
    <w:rsid w:val="00C14820"/>
    <w:rsid w:val="00C22467"/>
    <w:rsid w:val="00C50565"/>
    <w:rsid w:val="00C56FA7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10F20"/>
    <w:rsid w:val="00E3781E"/>
    <w:rsid w:val="00E51C1E"/>
    <w:rsid w:val="00E870B8"/>
    <w:rsid w:val="00EC209D"/>
    <w:rsid w:val="00EC24E8"/>
    <w:rsid w:val="00ED5F14"/>
    <w:rsid w:val="00EE592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10F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0F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0F2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0F2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0F2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17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51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St-76/2026-13</izvorni_sadrzaj>
    <derivirana_varijabla naziv="DomainObject.Zapisnik.Oznaka_1">St-76/2026-13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2026.</izvorni_sadrzaj>
    <derivirana_varijabla naziv="DomainObject.Predmet.DatumIzradeOptuznogAkta_1">19. veljače 2026.</derivirana_varijabla>
  </DomainObject.Predmet.DatumIzradeOptuznogAkta>
  <DomainObject.Predmet.DatumIzradeOptuznogAktaFormated>
    <izvorni_sadrzaj>19.2.2026.</izvorni_sadrzaj>
    <derivirana_varijabla naziv="DomainObject.Predmet.DatumIzradeOptuznogAktaFormated_1">19.2.2026.</derivirana_varijabla>
  </DomainObject.Predmet.DatumIzradeOptuznogAktaFormated>
  <DomainObject.Predmet.DatumOsnivanja>
    <izvorni_sadrzaj>19. veljače 2026.</izvorni_sadrzaj>
    <derivirana_varijabla naziv="DomainObject.Predmet.DatumOsnivanja_1">19.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2026.</izvorni_sadrzaj>
    <derivirana_varijabla naziv="DomainObject.Predmet.DatumPrimitkaOptuznogAkta_1">19.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St-76/2026</izvorni_sadrzaj>
    <derivirana_varijabla naziv="DomainObject.Predmet.OznakaBroj_1">St-76/2026</derivirana_varijabla>
  </DomainObject.Predmet.OznakaBroj>
  <DomainObject.Predmet.OznakaBrojOptuznogAkta>
    <izvorni_sadrzaj>04-06-26-735</izvorni_sadrzaj>
    <derivirana_varijabla naziv="DomainObject.Predmet.OznakaBrojOptuznogAkta_1">04-06-26-735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Noel Art j.d.o.o., VALBANDON zastupanog po punomoćniku Noel Mrkonjić</izvorni_sadrzaj>
    <derivirana_varijabla naziv="DomainObject.Predmet.ProtustrankaFormated_1">  Noel Art j.d.o.o., VALBANDON zastupanog po punomoćniku Noel Mrkonjić</derivirana_varijabla>
  </DomainObject.Predmet.ProtustrankaFormated>
  <DomainObject.Predmet.ProtustrankaFormatedOIB>
    <izvorni_sadrzaj>  Noel Art j.d.o.o., VALBANDON, OIB 58847248995 zastupanog po punomoćniku Noel Mrkonjić</izvorni_sadrzaj>
    <derivirana_varijabla naziv="DomainObject.Predmet.ProtustrankaFormatedOIB_1">  Noel Art j.d.o.o., VALBANDON, OIB 58847248995 zastupanog po punomoćniku Noel Mrkonjić</derivirana_varijabla>
  </DomainObject.Predmet.ProtustrankaFormatedOIB>
  <DomainObject.Predmet.ProtustrankaFormatedWithAdress>
    <izvorni_sadrzaj> Noel Art j.d.o.o., VALBANDON, FAŽANSKA CESTA-VALB. 82 C, 52212 Valbandon zastupanog po punomoćniku Noel Mrkonjić</izvorni_sadrzaj>
    <derivirana_varijabla naziv="DomainObject.Predmet.ProtustrankaFormatedWithAdress_1"> Noel Art j.d.o.o., VALBANDON, FAŽANSKA CESTA-VALB. 82 C, 52212 Valbandon zastupanog po punomoćniku Noel Mrkonjić</derivirana_varijabla>
  </DomainObject.Predmet.ProtustrankaFormatedWithAdress>
  <DomainObject.Predmet.ProtustrankaFormatedWithAdressOIB>
    <izvorni_sadrzaj> Noel Art j.d.o.o., VALBANDON, OIB 58847248995, FAŽANSKA CESTA-VALB. 82 C, 52212 Valbandon zastupanog po punomoćniku Noel Mrkonjić</izvorni_sadrzaj>
    <derivirana_varijabla naziv="DomainObject.Predmet.ProtustrankaFormatedWithAdressOIB_1"> Noel Art j.d.o.o., VALBANDON, OIB 58847248995, FAŽANSKA CESTA-VALB. 82 C, 52212 Valbandon zastupanog po punomoćniku Noel Mrkonjić</derivirana_varijabla>
  </DomainObject.Predmet.ProtustrankaFormatedWithAdressOIB>
  <DomainObject.Predmet.ProtustrankaWithAdress>
    <izvorni_sadrzaj>Noel Art j.d.o.o., VALBANDON FAŽANSKA CESTA-VALB. 82 C, 52212 Valbandon</izvorni_sadrzaj>
    <derivirana_varijabla naziv="DomainObject.Predmet.ProtustrankaWithAdress_1">Noel Art j.d.o.o., VALBANDON FAŽANSKA CESTA-VALB. 82 C, 52212 Valbandon</derivirana_varijabla>
  </DomainObject.Predmet.ProtustrankaWithAdress>
  <DomainObject.Predmet.ProtustrankaWithAdressOIB>
    <izvorni_sadrzaj>Noel Art j.d.o.o., VALBANDON, OIB 58847248995, FAŽANSKA CESTA-VALB. 82 C, 52212 Valbandon</izvorni_sadrzaj>
    <derivirana_varijabla naziv="DomainObject.Predmet.ProtustrankaWithAdressOIB_1">Noel Art j.d.o.o., VALBANDON, OIB 58847248995, FAŽANSKA CESTA-VALB. 82 C, 52212 Valbandon</derivirana_varijabla>
  </DomainObject.Predmet.ProtustrankaWithAdressOIB>
  <DomainObject.Predmet.ProtustrankaNazivFormated>
    <izvorni_sadrzaj>Noel Art j.d.o.o., VALBANDON</izvorni_sadrzaj>
    <derivirana_varijabla naziv="DomainObject.Predmet.ProtustrankaNazivFormated_1">Noel Art j.d.o.o., VALBANDON</derivirana_varijabla>
  </DomainObject.Predmet.ProtustrankaNazivFormated>
  <DomainObject.Predmet.ProtustrankaNazivFormatedOIB>
    <izvorni_sadrzaj>Noel Art j.d.o.o., VALBANDON, OIB 58847248995</izvorni_sadrzaj>
    <derivirana_varijabla naziv="DomainObject.Predmet.ProtustrankaNazivFormatedOIB_1">Noel Art j.d.o.o., VALBANDON, OIB 58847248995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3745.67</izvorni_sadrzaj>
    <derivirana_varijabla naziv="DomainObject.Predmet.TrenutnaVrijednost_1">3745.67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Noel Art j.d.o.o., VALBANDON zastupanog po punomoćniku Noel Mrkonjić</item>
    </izvorni_sadrzaj>
    <derivirana_varijabla naziv="DomainObject.Predmet.ProtuStrankaListFormated_1">
      <item>Noel Art j.d.o.o., VALBANDON zastupanog po punomoćniku Noel Mrkonjić</item>
    </derivirana_varijabla>
  </DomainObject.Predmet.ProtuStrankaListFormated>
  <DomainObject.Predmet.ProtuStrankaListFormatedOIB>
    <izvorni_sadrzaj>
      <item>Noel Art j.d.o.o., VALBANDON, OIB 58847248995 zastupanog po punomoćniku Noel Mrkonjić</item>
    </izvorni_sadrzaj>
    <derivirana_varijabla naziv="DomainObject.Predmet.ProtuStrankaListFormatedOIB_1">
      <item>Noel Art j.d.o.o., VALBANDON, OIB 58847248995 zastupanog po punomoćniku Noel Mrkonjić</item>
    </derivirana_varijabla>
  </DomainObject.Predmet.ProtuStrankaListFormatedOIB>
  <DomainObject.Predmet.ProtuStrankaListFormatedWithAdress>
    <izvorni_sadrzaj>
      <item>Noel Art j.d.o.o., VALBANDON, FAŽANSKA CESTA-VALB. 82 C, 52212 Valbandon zastupanog po punomoćniku Noel Mrkonjić</item>
    </izvorni_sadrzaj>
    <derivirana_varijabla naziv="DomainObject.Predmet.ProtuStrankaListFormatedWithAdress_1">
      <item>Noel Art j.d.o.o., VALBANDON, FAŽANSKA CESTA-VALB. 82 C, 52212 Valbandon zastupanog po punomoćniku Noel Mrkonjić</item>
    </derivirana_varijabla>
  </DomainObject.Predmet.ProtuStrankaListFormatedWithAdress>
  <DomainObject.Predmet.ProtuStrankaListFormatedWithAdressOIB>
    <izvorni_sadrzaj>
      <item>Noel Art j.d.o.o., VALBANDON, OIB 58847248995, FAŽANSKA CESTA-VALB. 82 C, 52212 Valbandon zastupanog po punomoćniku Noel Mrkonjić</item>
    </izvorni_sadrzaj>
    <derivirana_varijabla naziv="DomainObject.Predmet.ProtuStrankaListFormatedWithAdressOIB_1">
      <item>Noel Art j.d.o.o., VALBANDON, OIB 58847248995, FAŽANSKA CESTA-VALB. 82 C, 52212 Valbandon zastupanog po punomoćniku Noel Mrkonjić</item>
    </derivirana_varijabla>
  </DomainObject.Predmet.ProtuStrankaListFormatedWithAdressOIB>
  <DomainObject.Predmet.ProtuStrankaListNazivFormated>
    <izvorni_sadrzaj>
      <item>Noel Art j.d.o.o., VALBANDON</item>
    </izvorni_sadrzaj>
    <derivirana_varijabla naziv="DomainObject.Predmet.ProtuStrankaListNazivFormated_1">
      <item>Noel Art j.d.o.o., VALBANDON</item>
    </derivirana_varijabla>
  </DomainObject.Predmet.ProtuStrankaListNazivFormated>
  <DomainObject.Predmet.ProtuStrankaListNazivFormatedOIB>
    <izvorni_sadrzaj>
      <item>Noel Art j.d.o.o., VALBANDON, OIB 58847248995</item>
    </izvorni_sadrzaj>
    <derivirana_varijabla naziv="DomainObject.Predmet.ProtuStrankaListNazivFormatedOIB_1">
      <item>Noel Art j.d.o.o., VALBANDON, OIB 58847248995</item>
    </derivirana_varijabla>
  </DomainObject.Predmet.ProtuStrankaListNazivFormatedOIB>
  <DomainObject.Predmet.OstaliListFormated>
    <izvorni_sadrzaj>
      <item>Noel Mrkonjić punomoćnik sudionika u postupku Noel Art j.d.o.o., VALBANDON</item>
    </izvorni_sadrzaj>
    <derivirana_varijabla naziv="DomainObject.Predmet.OstaliListFormated_1">
      <item>Noel Mrkonjić punomoćnik sudionika u postupku Noel Art j.d.o.o., VALBANDON</item>
    </derivirana_varijabla>
  </DomainObject.Predmet.OstaliListFormated>
  <DomainObject.Predmet.OstaliListFormatedOIB>
    <izvorni_sadrzaj>
      <item>Noel Mrkonjić, OIB 32143557032 punomoćnik sudionika u postupku Noel Art j.d.o.o., VALBANDON</item>
    </izvorni_sadrzaj>
    <derivirana_varijabla naziv="DomainObject.Predmet.OstaliListFormatedOIB_1">
      <item>Noel Mrkonjić, OIB 32143557032 punomoćnik sudionika u postupku Noel Art j.d.o.o., VALBANDON</item>
    </derivirana_varijabla>
  </DomainObject.Predmet.OstaliListFormatedOIB>
  <DomainObject.Predmet.OstaliListFormatedWithAdress>
    <izvorni_sadrzaj>
      <item>Noel Mrkonjić, Augusta Cesarca 36 A, 23000 Zadar punomoćnik sudionika u postupku Noel Art j.d.o.o., VALBANDON</item>
    </izvorni_sadrzaj>
    <derivirana_varijabla naziv="DomainObject.Predmet.OstaliListFormatedWithAdress_1">
      <item>Noel Mrkonjić, Augusta Cesarca 36 A, 23000 Zadar punomoćnik sudionika u postupku Noel Art j.d.o.o., VALBANDON</item>
    </derivirana_varijabla>
  </DomainObject.Predmet.OstaliListFormatedWithAdress>
  <DomainObject.Predmet.OstaliListFormatedWithAdressOIB>
    <izvorni_sadrzaj>
      <item>Noel Mrkonjić, OIB 32143557032, Augusta Cesarca 36 A, 23000 Zadar punomoćnik sudionika u postupku Noel Art j.d.o.o., VALBANDON</item>
    </izvorni_sadrzaj>
    <derivirana_varijabla naziv="DomainObject.Predmet.OstaliListFormatedWithAdressOIB_1">
      <item>Noel Mrkonjić, OIB 32143557032, Augusta Cesarca 36 A, 23000 Zadar punomoćnik sudionika u postupku Noel Art j.d.o.o., VALBANDON</item>
    </derivirana_varijabla>
  </DomainObject.Predmet.OstaliListFormatedWithAdressOIB>
  <DomainObject.Predmet.OstaliListNazivFormated>
    <izvorni_sadrzaj>
      <item>Noel Mrkonjić</item>
    </izvorni_sadrzaj>
    <derivirana_varijabla naziv="DomainObject.Predmet.OstaliListNazivFormated_1">
      <item>Noel Mrkonjić</item>
    </derivirana_varijabla>
  </DomainObject.Predmet.OstaliListNazivFormated>
  <DomainObject.Predmet.OstaliListNazivFormatedOIB>
    <izvorni_sadrzaj>
      <item>Noel Mrkonjić, OIB 32143557032</item>
    </izvorni_sadrzaj>
    <derivirana_varijabla naziv="DomainObject.Predmet.OstaliListNazivFormatedOIB_1">
      <item>Noel Mrkonjić, OIB 32143557032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St-76/2026-13</izvorni_sadrzaj>
    <derivirana_varijabla naziv="DomainObject.PoslovniBrojDokumenta_1">St-76/2026-13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Noel Art j.d.o.o., VALBANDON</izvorni_sadrzaj>
    <derivirana_varijabla naziv="DomainObject.Predmet.ProtustrankaIDrugi_1">Noel Art j.d.o.o., VALBANDON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Noel Art j.d.o.o., VALBANDON, OIB 58847248995, FAŽANSKA CESTA-VALB. 82 C, 52212 Valbandon</izvorni_sadrzaj>
    <derivirana_varijabla naziv="DomainObject.Predmet.ProtustrankaIDrugiAdressOIB_1">Noel Art j.d.o.o., VALBANDON, OIB 58847248995, FAŽANSKA CESTA-VALB. 82 C, 52212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Art j.d.o.o., VALBANDON</item>
      <item>Financijska agencija (FINA)</item>
      <item>Noel Mrkonjić</item>
    </izvorni_sadrzaj>
    <derivirana_varijabla naziv="DomainObject.Predmet.SudioniciListNaziv_1">
      <item>Noel Art j.d.o.o., VALBANDON</item>
      <item>Financijska agencija (FINA)</item>
      <item>Noel Mrkonjić</item>
    </derivirana_varijabla>
  </DomainObject.Predmet.SudioniciListNaziv>
  <DomainObject.Predmet.SudioniciListAdressOIB>
    <izvorni_sadrzaj>
      <item>Noel Art j.d.o.o., VALBANDON, OIB 58847248995, FAŽANSKA CESTA-VALB. 82 C,52212 Valbandon</item>
      <item>Financijska agencija (FINA), OIB 85821130368, Ulica grada Vukovara 70,10000 Zagreb</item>
      <item>Noel Mrkonjić, OIB 32143557032, Augusta Cesarca 36 A,23000 Zadar</item>
    </izvorni_sadrzaj>
    <derivirana_varijabla naziv="DomainObject.Predmet.SudioniciListAdressOIB_1">
      <item>Noel Art j.d.o.o., VALBANDON, OIB 58847248995, FAŽANSKA CESTA-VALB. 82 C,52212 Valbandon</item>
      <item>Financijska agencija (FINA), OIB 85821130368, Ulica grada Vukovara 70,10000 Zagreb</item>
      <item>Noel Mrkonjić, OIB 32143557032, Augusta Cesarca 36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58847248995</item>
      <item>, OIB 85821130368</item>
      <item>, OIB 32143557032</item>
    </izvorni_sadrzaj>
    <derivirana_varijabla naziv="DomainObject.Predmet.SudioniciListNazivOIB_1">
      <item>, OIB 58847248995</item>
      <item>, OIB 85821130368</item>
      <item>, OIB 32143557032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2026.</izvorni_sadrzaj>
    <derivirana_varijabla naziv="DomainObject.Predmet.DatumPocetkaProcesa_1">19.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261</properties:Words>
  <properties:Characters>1429</properties:Characters>
  <properties:Lines>65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2026-04-23T07:44:00Z</dcterms:created>
  <dc:creator>epincin</dc:creator>
  <cp:lastModifiedBy>Sanja Prodan</cp:lastModifiedBy>
  <cp:lastPrinted>2026-04-27T07:32:00Z</cp:lastPrinted>
  <dcterms:modified xmlns:xsi="http://www.w3.org/2001/XMLSchema-instance" xsi:type="dcterms:W3CDTF">2026-04-27T10:49:00Z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St-76/2026-13 / Zapisnik - Ročište radi rasprave o uvjetima za otvaranje steč. post. (st-76-2026-13 NOEL ART (10,30) drugo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